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B404D" w14:textId="77777777" w:rsidR="00E6090E" w:rsidRDefault="00E6090E" w:rsidP="00E6090E">
      <w:pPr>
        <w:pStyle w:val="NoSpacing"/>
      </w:pPr>
      <w:r>
        <w:rPr>
          <w:u w:val="single"/>
        </w:rPr>
        <w:t>John GODEWYN</w:t>
      </w:r>
      <w:r>
        <w:t xml:space="preserve">    </w:t>
      </w:r>
      <w:proofErr w:type="gramStart"/>
      <w:r>
        <w:t xml:space="preserve">   (</w:t>
      </w:r>
      <w:proofErr w:type="gramEnd"/>
      <w:r>
        <w:t>d.ca.1488)</w:t>
      </w:r>
    </w:p>
    <w:p w14:paraId="5A9EBC03" w14:textId="77777777" w:rsidR="00E6090E" w:rsidRDefault="00E6090E" w:rsidP="00E6090E">
      <w:pPr>
        <w:pStyle w:val="NoSpacing"/>
      </w:pPr>
    </w:p>
    <w:p w14:paraId="169FAA9D" w14:textId="77777777" w:rsidR="00E6090E" w:rsidRDefault="00E6090E" w:rsidP="00E6090E">
      <w:pPr>
        <w:pStyle w:val="NoSpacing"/>
      </w:pPr>
    </w:p>
    <w:p w14:paraId="0661159E" w14:textId="77777777" w:rsidR="00E6090E" w:rsidRDefault="00E6090E" w:rsidP="00E6090E">
      <w:pPr>
        <w:pStyle w:val="NoSpacing"/>
      </w:pPr>
      <w:r>
        <w:t>25 Oct.1488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Buckinghamshire.</w:t>
      </w:r>
    </w:p>
    <w:p w14:paraId="5586F3F0" w14:textId="77777777" w:rsidR="00E6090E" w:rsidRDefault="00E6090E" w:rsidP="00E6090E">
      <w:pPr>
        <w:pStyle w:val="NoSpacing"/>
      </w:pPr>
      <w:r>
        <w:tab/>
      </w:r>
      <w:r>
        <w:tab/>
        <w:t>(C.F.R. 1485-1509 p.86)</w:t>
      </w:r>
    </w:p>
    <w:p w14:paraId="3549181A" w14:textId="77777777" w:rsidR="00E6090E" w:rsidRDefault="00E6090E" w:rsidP="00E6090E">
      <w:pPr>
        <w:pStyle w:val="NoSpacing"/>
      </w:pPr>
    </w:p>
    <w:p w14:paraId="502E7616" w14:textId="77777777" w:rsidR="00E6090E" w:rsidRDefault="00E6090E" w:rsidP="00E6090E">
      <w:pPr>
        <w:pStyle w:val="NoSpacing"/>
      </w:pPr>
    </w:p>
    <w:p w14:paraId="2174FF43" w14:textId="77777777" w:rsidR="00E6090E" w:rsidRDefault="00E6090E" w:rsidP="00E6090E">
      <w:pPr>
        <w:pStyle w:val="NoSpacing"/>
      </w:pPr>
      <w:r>
        <w:t>7 December 2024</w:t>
      </w:r>
    </w:p>
    <w:p w14:paraId="21BC8861" w14:textId="77777777" w:rsidR="00BA00AB" w:rsidRPr="00E6090E" w:rsidRDefault="00BA00AB" w:rsidP="00E6090E"/>
    <w:sectPr w:rsidR="00BA00AB" w:rsidRPr="00E609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BFE23" w14:textId="77777777" w:rsidR="00E6090E" w:rsidRDefault="00E6090E" w:rsidP="009139A6">
      <w:r>
        <w:separator/>
      </w:r>
    </w:p>
  </w:endnote>
  <w:endnote w:type="continuationSeparator" w:id="0">
    <w:p w14:paraId="5D1B85C7" w14:textId="77777777" w:rsidR="00E6090E" w:rsidRDefault="00E609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AD2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C35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F1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E5D21" w14:textId="77777777" w:rsidR="00E6090E" w:rsidRDefault="00E6090E" w:rsidP="009139A6">
      <w:r>
        <w:separator/>
      </w:r>
    </w:p>
  </w:footnote>
  <w:footnote w:type="continuationSeparator" w:id="0">
    <w:p w14:paraId="71D4DE4E" w14:textId="77777777" w:rsidR="00E6090E" w:rsidRDefault="00E609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6B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643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E79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90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6090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4309"/>
  <w15:chartTrackingRefBased/>
  <w15:docId w15:val="{5CACC982-C90E-40AC-A51F-2B4F4CC5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2024-12-10T12:04:00Z</dcterms:created>
  <dcterms:modified xsi:type="dcterms:W3CDTF">2024-12-10T12:05:00Z</dcterms:modified>
</cp:coreProperties>
</file>